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CEDE3" w14:textId="77777777" w:rsidR="00912D74" w:rsidRDefault="00912D74" w:rsidP="00912D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GODMAN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fl.1415)</w:t>
      </w:r>
    </w:p>
    <w:p w14:paraId="18FED67D" w14:textId="77777777" w:rsidR="00912D74" w:rsidRDefault="00912D74" w:rsidP="00912D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Lichfield, Staffordshire. Chapman.</w:t>
      </w:r>
    </w:p>
    <w:p w14:paraId="037735A8" w14:textId="77777777" w:rsidR="00912D74" w:rsidRDefault="00912D74" w:rsidP="00912D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522302" w14:textId="77777777" w:rsidR="00912D74" w:rsidRDefault="00912D74" w:rsidP="00912D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15C74F" w14:textId="77777777" w:rsidR="00912D74" w:rsidRDefault="00912D74" w:rsidP="00912D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1415</w:t>
      </w:r>
      <w:r>
        <w:rPr>
          <w:rFonts w:ascii="Times New Roman" w:hAnsi="Times New Roman" w:cs="Times New Roman"/>
          <w:sz w:val="24"/>
          <w:szCs w:val="24"/>
        </w:rPr>
        <w:tab/>
        <w:t xml:space="preserve">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Strangelford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account as receiver against him,</w:t>
      </w:r>
    </w:p>
    <w:p w14:paraId="278C1BC2" w14:textId="77777777" w:rsidR="00912D74" w:rsidRDefault="00912D74" w:rsidP="00912D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Roger </w:t>
      </w:r>
      <w:proofErr w:type="spellStart"/>
      <w:r>
        <w:rPr>
          <w:rFonts w:ascii="Times New Roman" w:hAnsi="Times New Roman" w:cs="Times New Roman"/>
          <w:sz w:val="24"/>
          <w:szCs w:val="24"/>
        </w:rPr>
        <w:t>Wedon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Tutbury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Coteler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Lichfield(q.v.) and Richard </w:t>
      </w:r>
    </w:p>
    <w:p w14:paraId="4511B732" w14:textId="77777777" w:rsidR="00912D74" w:rsidRDefault="00912D74" w:rsidP="00912D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Odys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Willenhall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53ADCB36" w14:textId="77777777" w:rsidR="00912D74" w:rsidRDefault="00912D74" w:rsidP="00912D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A85632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https://waalt.uh.edu/index.php/CP40/618:_K-Z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D59AC7C" w14:textId="77777777" w:rsidR="00912D74" w:rsidRDefault="00912D74" w:rsidP="00912D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3AF109" w14:textId="77777777" w:rsidR="00912D74" w:rsidRDefault="00912D74" w:rsidP="00912D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3D8D88" w14:textId="77777777" w:rsidR="00912D74" w:rsidRDefault="00912D74" w:rsidP="00912D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June 2022</w:t>
      </w:r>
    </w:p>
    <w:p w14:paraId="0868FCA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9C04D" w14:textId="77777777" w:rsidR="00912D74" w:rsidRDefault="00912D74" w:rsidP="009139A6">
      <w:r>
        <w:separator/>
      </w:r>
    </w:p>
  </w:endnote>
  <w:endnote w:type="continuationSeparator" w:id="0">
    <w:p w14:paraId="6BF58275" w14:textId="77777777" w:rsidR="00912D74" w:rsidRDefault="00912D7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0AB1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1C3C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291A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074DF" w14:textId="77777777" w:rsidR="00912D74" w:rsidRDefault="00912D74" w:rsidP="009139A6">
      <w:r>
        <w:separator/>
      </w:r>
    </w:p>
  </w:footnote>
  <w:footnote w:type="continuationSeparator" w:id="0">
    <w:p w14:paraId="602FA84D" w14:textId="77777777" w:rsidR="00912D74" w:rsidRDefault="00912D7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CF86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686E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F1FB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D74"/>
    <w:rsid w:val="000666E0"/>
    <w:rsid w:val="002510B7"/>
    <w:rsid w:val="005C130B"/>
    <w:rsid w:val="00826F5C"/>
    <w:rsid w:val="00912D74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8E8B5C"/>
  <w15:chartTrackingRefBased/>
  <w15:docId w15:val="{FFD3983E-573D-4E08-90AC-217C1D89A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12D7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18:_K-Z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2022-06-25T10:26:00Z</dcterms:created>
  <dcterms:modified xsi:type="dcterms:W3CDTF">2022-06-25T10:26:00Z</dcterms:modified>
</cp:coreProperties>
</file>